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3F3F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84"/>
        <w:gridCol w:w="1418"/>
      </w:tblGrid>
      <w:tr w:rsidR="00F30411" w14:paraId="08B8A436" w14:textId="77777777">
        <w:trPr>
          <w:trHeight w:val="558"/>
        </w:trPr>
        <w:tc>
          <w:tcPr>
            <w:tcW w:w="6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BBF6208" w14:textId="77777777" w:rsidR="00F30411" w:rsidRDefault="00F30411">
            <w:pPr>
              <w:tabs>
                <w:tab w:val="left" w:pos="1418"/>
              </w:tabs>
            </w:pPr>
            <w:r>
              <w:t>Bieter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82082DB" w14:textId="77777777" w:rsidR="00F30411" w:rsidRDefault="00F30411">
            <w:pPr>
              <w:tabs>
                <w:tab w:val="left" w:pos="1418"/>
              </w:tabs>
            </w:pPr>
            <w:r>
              <w:t>Vergabenummer</w:t>
            </w:r>
          </w:p>
          <w:p w14:paraId="3248DD02" w14:textId="65D18BC7" w:rsidR="00F30411" w:rsidRDefault="007C21C1" w:rsidP="009E4F02">
            <w:pPr>
              <w:jc w:val="center"/>
            </w:pPr>
            <w:r>
              <w:t>B</w:t>
            </w:r>
            <w:r w:rsidR="0098637C">
              <w:t>282</w:t>
            </w:r>
            <w:r>
              <w:t>/2</w:t>
            </w:r>
            <w:r w:rsidR="00921F1E"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3F3F3"/>
          </w:tcPr>
          <w:p w14:paraId="30535A36" w14:textId="77777777" w:rsidR="00F30411" w:rsidRDefault="00F30411">
            <w:pPr>
              <w:tabs>
                <w:tab w:val="left" w:pos="1418"/>
              </w:tabs>
            </w:pPr>
            <w:r>
              <w:t>Datum</w:t>
            </w:r>
          </w:p>
        </w:tc>
      </w:tr>
      <w:tr w:rsidR="00F30411" w14:paraId="17E5F6EA" w14:textId="77777777">
        <w:trPr>
          <w:trHeight w:val="558"/>
        </w:trPr>
        <w:tc>
          <w:tcPr>
            <w:tcW w:w="9426" w:type="dxa"/>
            <w:gridSpan w:val="3"/>
            <w:tcBorders>
              <w:bottom w:val="single" w:sz="4" w:space="0" w:color="auto"/>
            </w:tcBorders>
            <w:shd w:val="clear" w:color="auto" w:fill="F3F3F3"/>
          </w:tcPr>
          <w:p w14:paraId="2E804FE2" w14:textId="77777777" w:rsidR="00F30411" w:rsidRDefault="00F30411">
            <w:pPr>
              <w:tabs>
                <w:tab w:val="left" w:pos="1418"/>
              </w:tabs>
            </w:pPr>
            <w:r>
              <w:t>Baumaßnahme</w:t>
            </w:r>
          </w:p>
          <w:p w14:paraId="0B8567A6" w14:textId="30429ED0" w:rsidR="00F30411" w:rsidRPr="009E4F02" w:rsidRDefault="007C21C1" w:rsidP="005F5F8B">
            <w:pPr>
              <w:tabs>
                <w:tab w:val="left" w:pos="1418"/>
              </w:tabs>
              <w:rPr>
                <w:b/>
              </w:rPr>
            </w:pPr>
            <w:r>
              <w:rPr>
                <w:b/>
              </w:rPr>
              <w:t>Rahmenvertrag 2026 - 2029</w:t>
            </w:r>
          </w:p>
        </w:tc>
      </w:tr>
      <w:tr w:rsidR="00F30411" w14:paraId="2AD9D163" w14:textId="77777777">
        <w:trPr>
          <w:trHeight w:val="419"/>
        </w:trPr>
        <w:tc>
          <w:tcPr>
            <w:tcW w:w="94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14:paraId="6C3E3DE8" w14:textId="59CE368F" w:rsidR="00F30411" w:rsidRPr="009E4F02" w:rsidRDefault="00ED5028" w:rsidP="005F5F8B">
            <w:pPr>
              <w:tabs>
                <w:tab w:val="left" w:pos="1418"/>
              </w:tabs>
              <w:rPr>
                <w:b/>
              </w:rPr>
            </w:pPr>
            <w:r>
              <w:t>Leistung</w:t>
            </w:r>
            <w:r w:rsidR="00F30411">
              <w:t xml:space="preserve"> </w:t>
            </w:r>
            <w:r w:rsidR="007C21C1">
              <w:t>Verglasungsarbeiten</w:t>
            </w:r>
            <w:r w:rsidR="00921F1E">
              <w:t xml:space="preserve">, </w:t>
            </w:r>
            <w:r w:rsidR="0098637C">
              <w:t>4</w:t>
            </w:r>
            <w:r w:rsidR="00921F1E">
              <w:t>. Ausschreibung, Los</w:t>
            </w:r>
            <w:r w:rsidR="0098637C">
              <w:t>e</w:t>
            </w:r>
            <w:r w:rsidR="00921F1E">
              <w:t xml:space="preserve"> 3 und 4</w:t>
            </w:r>
          </w:p>
        </w:tc>
      </w:tr>
    </w:tbl>
    <w:p w14:paraId="01429038" w14:textId="77777777" w:rsidR="00F30411" w:rsidRDefault="00F30411"/>
    <w:p w14:paraId="72EEFC2A" w14:textId="77777777" w:rsidR="00ED5028" w:rsidRDefault="00ED5028" w:rsidP="00ED5028">
      <w:pPr>
        <w:autoSpaceDE w:val="0"/>
        <w:autoSpaceDN w:val="0"/>
        <w:adjustRightInd w:val="0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Verzeichnis der Nachunternehmerleistungen</w:t>
      </w:r>
    </w:p>
    <w:p w14:paraId="0F49CDA6" w14:textId="4EA8FC93" w:rsidR="00ED5028" w:rsidRDefault="00ED5028" w:rsidP="00ED5028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sz w:val="20"/>
        </w:rPr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FD8930E" w14:textId="77777777" w:rsidR="00ED5028" w:rsidRDefault="00ED5028" w:rsidP="00ED5028">
      <w:pPr>
        <w:rPr>
          <w:rFonts w:cs="Arial"/>
          <w:sz w:val="20"/>
        </w:rPr>
      </w:pPr>
    </w:p>
    <w:p w14:paraId="1DE9158C" w14:textId="1A258DD8" w:rsidR="00ED5028" w:rsidRDefault="00ED5028" w:rsidP="00ED5028">
      <w:pPr>
        <w:rPr>
          <w:rFonts w:cs="Arial"/>
          <w:sz w:val="20"/>
        </w:rPr>
      </w:pPr>
      <w:r>
        <w:rPr>
          <w:sz w:val="18"/>
        </w:rPr>
        <w:fldChar w:fldCharType="begin">
          <w:ffData>
            <w:name w:val="preis2"/>
            <w:enabled/>
            <w:calcOnExit w:val="0"/>
            <w:checkBox>
              <w:size w:val="18"/>
              <w:default w:val="0"/>
            </w:checkBox>
          </w:ffData>
        </w:fldChar>
      </w:r>
      <w:bookmarkStart w:id="0" w:name="preis2"/>
      <w:r>
        <w:rPr>
          <w:sz w:val="18"/>
        </w:rPr>
        <w:instrText xml:space="preserve"> FORMCHECKBOX </w:instrText>
      </w:r>
      <w:r>
        <w:rPr>
          <w:sz w:val="18"/>
        </w:rPr>
      </w:r>
      <w:r>
        <w:rPr>
          <w:sz w:val="18"/>
        </w:rPr>
        <w:fldChar w:fldCharType="separate"/>
      </w:r>
      <w:r>
        <w:rPr>
          <w:sz w:val="18"/>
        </w:rPr>
        <w:fldChar w:fldCharType="end"/>
      </w:r>
      <w:bookmarkEnd w:id="0"/>
      <w:r>
        <w:rPr>
          <w:sz w:val="18"/>
        </w:rPr>
        <w:t xml:space="preserve"> </w:t>
      </w:r>
      <w:r>
        <w:rPr>
          <w:rFonts w:cs="Arial"/>
          <w:sz w:val="20"/>
        </w:rPr>
        <w:t>Die Namen der Nachunternehmer sind bereits bei Angebotsabgabe anzugeben.</w:t>
      </w:r>
    </w:p>
    <w:p w14:paraId="2A155056" w14:textId="77777777" w:rsidR="00F30411" w:rsidRDefault="00F30411">
      <w:pPr>
        <w:tabs>
          <w:tab w:val="left" w:pos="6969"/>
        </w:tabs>
        <w:rPr>
          <w:rFonts w:cs="Arial"/>
          <w:sz w:val="20"/>
        </w:rPr>
      </w:pP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2122"/>
        <w:gridCol w:w="3118"/>
        <w:gridCol w:w="2693"/>
        <w:gridCol w:w="1985"/>
      </w:tblGrid>
      <w:tr w:rsidR="00ED5028" w14:paraId="4E2F7067" w14:textId="77777777" w:rsidTr="00FD71C1">
        <w:tc>
          <w:tcPr>
            <w:tcW w:w="2122" w:type="dxa"/>
          </w:tcPr>
          <w:p w14:paraId="7E8B06F3" w14:textId="66E6CE78" w:rsidR="00ED5028" w:rsidRDefault="00ED5028">
            <w:pPr>
              <w:tabs>
                <w:tab w:val="left" w:pos="6969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OZ/Leistungsbereich</w:t>
            </w:r>
          </w:p>
        </w:tc>
        <w:tc>
          <w:tcPr>
            <w:tcW w:w="3118" w:type="dxa"/>
          </w:tcPr>
          <w:p w14:paraId="3696A3CB" w14:textId="730ECA08" w:rsidR="00ED5028" w:rsidRDefault="00ED5028">
            <w:pPr>
              <w:tabs>
                <w:tab w:val="left" w:pos="6969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Beschreibung der Teilleistungen</w:t>
            </w:r>
          </w:p>
        </w:tc>
        <w:tc>
          <w:tcPr>
            <w:tcW w:w="2693" w:type="dxa"/>
          </w:tcPr>
          <w:p w14:paraId="4C1684FA" w14:textId="03E3D08B" w:rsidR="00ED5028" w:rsidRDefault="00ED5028">
            <w:pPr>
              <w:tabs>
                <w:tab w:val="left" w:pos="6969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Name des Unternehmens</w:t>
            </w:r>
          </w:p>
        </w:tc>
        <w:tc>
          <w:tcPr>
            <w:tcW w:w="1985" w:type="dxa"/>
          </w:tcPr>
          <w:p w14:paraId="16F849AF" w14:textId="10136338" w:rsidR="00ED5028" w:rsidRDefault="00ED5028" w:rsidP="00FD71C1">
            <w:pPr>
              <w:autoSpaceDE w:val="0"/>
              <w:autoSpaceDN w:val="0"/>
              <w:adjustRightInd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Mein/Unser Betrieb</w:t>
            </w:r>
            <w:r w:rsidR="00FD71C1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ist auf die Leistung</w:t>
            </w:r>
            <w:r w:rsidR="00FD71C1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eingerichtet</w:t>
            </w:r>
          </w:p>
        </w:tc>
      </w:tr>
      <w:tr w:rsidR="00ED5028" w14:paraId="30165719" w14:textId="77777777" w:rsidTr="00975A6E">
        <w:trPr>
          <w:trHeight w:val="557"/>
        </w:trPr>
        <w:tc>
          <w:tcPr>
            <w:tcW w:w="2122" w:type="dxa"/>
          </w:tcPr>
          <w:p w14:paraId="0CF7F13E" w14:textId="77777777" w:rsidR="00ED5028" w:rsidRDefault="00ED5028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3118" w:type="dxa"/>
          </w:tcPr>
          <w:p w14:paraId="1EEE987D" w14:textId="77777777" w:rsidR="00ED5028" w:rsidRDefault="00ED5028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2693" w:type="dxa"/>
          </w:tcPr>
          <w:p w14:paraId="425CB965" w14:textId="77777777" w:rsidR="00ED5028" w:rsidRDefault="00ED5028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1985" w:type="dxa"/>
          </w:tcPr>
          <w:p w14:paraId="7A412431" w14:textId="2E6AE5DE" w:rsidR="00ED5028" w:rsidRDefault="00ED5028" w:rsidP="00FD71C1">
            <w:pPr>
              <w:tabs>
                <w:tab w:val="left" w:pos="6969"/>
              </w:tabs>
              <w:jc w:val="center"/>
              <w:rPr>
                <w:rFonts w:cs="Arial"/>
                <w:sz w:val="20"/>
              </w:rPr>
            </w:pPr>
            <w:r>
              <w:rPr>
                <w:sz w:val="18"/>
              </w:rPr>
              <w:fldChar w:fldCharType="begin">
                <w:ffData>
                  <w:name w:val="preis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ED5028" w14:paraId="1BA9C309" w14:textId="77777777" w:rsidTr="00975A6E">
        <w:trPr>
          <w:trHeight w:val="565"/>
        </w:trPr>
        <w:tc>
          <w:tcPr>
            <w:tcW w:w="2122" w:type="dxa"/>
          </w:tcPr>
          <w:p w14:paraId="6418381D" w14:textId="77777777" w:rsidR="00ED5028" w:rsidRDefault="00ED5028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3118" w:type="dxa"/>
          </w:tcPr>
          <w:p w14:paraId="102DAF2B" w14:textId="77777777" w:rsidR="00ED5028" w:rsidRDefault="00ED5028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2693" w:type="dxa"/>
          </w:tcPr>
          <w:p w14:paraId="43A5B70C" w14:textId="77777777" w:rsidR="00ED5028" w:rsidRDefault="00ED5028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1985" w:type="dxa"/>
          </w:tcPr>
          <w:p w14:paraId="476C2A90" w14:textId="56014299" w:rsidR="00ED5028" w:rsidRDefault="00ED5028" w:rsidP="00FD71C1">
            <w:pPr>
              <w:tabs>
                <w:tab w:val="left" w:pos="6969"/>
              </w:tabs>
              <w:jc w:val="center"/>
              <w:rPr>
                <w:rFonts w:cs="Arial"/>
                <w:sz w:val="20"/>
              </w:rPr>
            </w:pPr>
            <w:r>
              <w:rPr>
                <w:sz w:val="18"/>
              </w:rPr>
              <w:fldChar w:fldCharType="begin">
                <w:ffData>
                  <w:name w:val="preis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ED5028" w14:paraId="7CFC8988" w14:textId="77777777" w:rsidTr="00975A6E">
        <w:trPr>
          <w:trHeight w:val="545"/>
        </w:trPr>
        <w:tc>
          <w:tcPr>
            <w:tcW w:w="2122" w:type="dxa"/>
          </w:tcPr>
          <w:p w14:paraId="5AABF940" w14:textId="77777777" w:rsidR="00ED5028" w:rsidRDefault="00ED5028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3118" w:type="dxa"/>
          </w:tcPr>
          <w:p w14:paraId="1285E2F2" w14:textId="77777777" w:rsidR="00ED5028" w:rsidRDefault="00ED5028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2693" w:type="dxa"/>
          </w:tcPr>
          <w:p w14:paraId="35601776" w14:textId="77777777" w:rsidR="00ED5028" w:rsidRDefault="00ED5028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1985" w:type="dxa"/>
          </w:tcPr>
          <w:p w14:paraId="4270D086" w14:textId="0964D654" w:rsidR="00ED5028" w:rsidRDefault="00ED5028" w:rsidP="00FD71C1">
            <w:pPr>
              <w:tabs>
                <w:tab w:val="left" w:pos="6969"/>
              </w:tabs>
              <w:jc w:val="center"/>
              <w:rPr>
                <w:rFonts w:cs="Arial"/>
                <w:sz w:val="20"/>
              </w:rPr>
            </w:pPr>
            <w:r>
              <w:rPr>
                <w:sz w:val="18"/>
              </w:rPr>
              <w:fldChar w:fldCharType="begin">
                <w:ffData>
                  <w:name w:val="preis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ED5028" w14:paraId="47B7E779" w14:textId="77777777" w:rsidTr="00975A6E">
        <w:trPr>
          <w:trHeight w:val="567"/>
        </w:trPr>
        <w:tc>
          <w:tcPr>
            <w:tcW w:w="2122" w:type="dxa"/>
          </w:tcPr>
          <w:p w14:paraId="7F3512F9" w14:textId="77777777" w:rsidR="00ED5028" w:rsidRDefault="00ED5028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3118" w:type="dxa"/>
          </w:tcPr>
          <w:p w14:paraId="3225E24E" w14:textId="77777777" w:rsidR="00ED5028" w:rsidRDefault="00ED5028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2693" w:type="dxa"/>
          </w:tcPr>
          <w:p w14:paraId="726789F3" w14:textId="77777777" w:rsidR="00ED5028" w:rsidRDefault="00ED5028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1985" w:type="dxa"/>
          </w:tcPr>
          <w:p w14:paraId="0924114A" w14:textId="7C7F19D2" w:rsidR="00ED5028" w:rsidRDefault="00ED5028" w:rsidP="00FD71C1">
            <w:pPr>
              <w:tabs>
                <w:tab w:val="left" w:pos="6969"/>
              </w:tabs>
              <w:jc w:val="center"/>
              <w:rPr>
                <w:rFonts w:cs="Arial"/>
                <w:sz w:val="20"/>
              </w:rPr>
            </w:pPr>
            <w:r>
              <w:rPr>
                <w:sz w:val="18"/>
              </w:rPr>
              <w:fldChar w:fldCharType="begin">
                <w:ffData>
                  <w:name w:val="preis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ED5028" w14:paraId="527566D9" w14:textId="77777777" w:rsidTr="00975A6E">
        <w:trPr>
          <w:trHeight w:val="547"/>
        </w:trPr>
        <w:tc>
          <w:tcPr>
            <w:tcW w:w="2122" w:type="dxa"/>
          </w:tcPr>
          <w:p w14:paraId="7537F182" w14:textId="77777777" w:rsidR="00ED5028" w:rsidRDefault="00ED5028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3118" w:type="dxa"/>
          </w:tcPr>
          <w:p w14:paraId="7E38FF49" w14:textId="77777777" w:rsidR="00ED5028" w:rsidRDefault="00ED5028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2693" w:type="dxa"/>
          </w:tcPr>
          <w:p w14:paraId="6BA6857C" w14:textId="77777777" w:rsidR="00ED5028" w:rsidRDefault="00ED5028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1985" w:type="dxa"/>
          </w:tcPr>
          <w:p w14:paraId="6E5BCA86" w14:textId="330E8E2B" w:rsidR="00ED5028" w:rsidRDefault="00ED5028" w:rsidP="00FD71C1">
            <w:pPr>
              <w:tabs>
                <w:tab w:val="left" w:pos="6969"/>
              </w:tabs>
              <w:jc w:val="center"/>
              <w:rPr>
                <w:rFonts w:cs="Arial"/>
                <w:sz w:val="20"/>
              </w:rPr>
            </w:pPr>
            <w:r>
              <w:rPr>
                <w:sz w:val="18"/>
              </w:rPr>
              <w:fldChar w:fldCharType="begin">
                <w:ffData>
                  <w:name w:val="preis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ED5028" w14:paraId="2829E5C6" w14:textId="77777777" w:rsidTr="00975A6E">
        <w:trPr>
          <w:trHeight w:val="569"/>
        </w:trPr>
        <w:tc>
          <w:tcPr>
            <w:tcW w:w="2122" w:type="dxa"/>
          </w:tcPr>
          <w:p w14:paraId="7CF76985" w14:textId="77777777" w:rsidR="00ED5028" w:rsidRDefault="00ED5028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3118" w:type="dxa"/>
          </w:tcPr>
          <w:p w14:paraId="3A981997" w14:textId="77777777" w:rsidR="00ED5028" w:rsidRDefault="00ED5028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2693" w:type="dxa"/>
          </w:tcPr>
          <w:p w14:paraId="781A7C82" w14:textId="77777777" w:rsidR="00ED5028" w:rsidRDefault="00ED5028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1985" w:type="dxa"/>
          </w:tcPr>
          <w:p w14:paraId="2B279272" w14:textId="5070CB48" w:rsidR="00ED5028" w:rsidRDefault="00ED5028" w:rsidP="00FD71C1">
            <w:pPr>
              <w:tabs>
                <w:tab w:val="left" w:pos="6969"/>
              </w:tabs>
              <w:jc w:val="center"/>
              <w:rPr>
                <w:rFonts w:cs="Arial"/>
                <w:sz w:val="20"/>
              </w:rPr>
            </w:pPr>
            <w:r>
              <w:rPr>
                <w:sz w:val="18"/>
              </w:rPr>
              <w:fldChar w:fldCharType="begin">
                <w:ffData>
                  <w:name w:val="preis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FD71C1" w14:paraId="4ADA7112" w14:textId="77777777" w:rsidTr="00975A6E">
        <w:trPr>
          <w:trHeight w:val="549"/>
        </w:trPr>
        <w:tc>
          <w:tcPr>
            <w:tcW w:w="2122" w:type="dxa"/>
          </w:tcPr>
          <w:p w14:paraId="735E2005" w14:textId="77777777" w:rsidR="00FD71C1" w:rsidRDefault="00FD71C1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3118" w:type="dxa"/>
          </w:tcPr>
          <w:p w14:paraId="7CFF5586" w14:textId="77777777" w:rsidR="00FD71C1" w:rsidRDefault="00FD71C1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2693" w:type="dxa"/>
          </w:tcPr>
          <w:p w14:paraId="6A8103AB" w14:textId="77777777" w:rsidR="00FD71C1" w:rsidRDefault="00FD71C1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1985" w:type="dxa"/>
          </w:tcPr>
          <w:p w14:paraId="7276990D" w14:textId="6FE92257" w:rsidR="00FD71C1" w:rsidRDefault="00975A6E" w:rsidP="00FD71C1">
            <w:pPr>
              <w:tabs>
                <w:tab w:val="left" w:pos="6969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preis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FD71C1" w14:paraId="6E4EA20F" w14:textId="77777777" w:rsidTr="00975A6E">
        <w:trPr>
          <w:trHeight w:val="557"/>
        </w:trPr>
        <w:tc>
          <w:tcPr>
            <w:tcW w:w="2122" w:type="dxa"/>
          </w:tcPr>
          <w:p w14:paraId="6DE00071" w14:textId="77777777" w:rsidR="00FD71C1" w:rsidRDefault="00FD71C1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3118" w:type="dxa"/>
          </w:tcPr>
          <w:p w14:paraId="457DE43D" w14:textId="77777777" w:rsidR="00FD71C1" w:rsidRDefault="00FD71C1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2693" w:type="dxa"/>
          </w:tcPr>
          <w:p w14:paraId="09A9D54D" w14:textId="77777777" w:rsidR="00FD71C1" w:rsidRDefault="00FD71C1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1985" w:type="dxa"/>
          </w:tcPr>
          <w:p w14:paraId="536895FB" w14:textId="5DD74888" w:rsidR="00FD71C1" w:rsidRDefault="00975A6E" w:rsidP="00FD71C1">
            <w:pPr>
              <w:tabs>
                <w:tab w:val="left" w:pos="6969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preis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FD71C1" w14:paraId="4C913929" w14:textId="77777777" w:rsidTr="00975A6E">
        <w:trPr>
          <w:trHeight w:val="565"/>
        </w:trPr>
        <w:tc>
          <w:tcPr>
            <w:tcW w:w="2122" w:type="dxa"/>
          </w:tcPr>
          <w:p w14:paraId="6AB358A4" w14:textId="77777777" w:rsidR="00FD71C1" w:rsidRDefault="00FD71C1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3118" w:type="dxa"/>
          </w:tcPr>
          <w:p w14:paraId="7D5C7B11" w14:textId="77777777" w:rsidR="00FD71C1" w:rsidRDefault="00FD71C1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2693" w:type="dxa"/>
          </w:tcPr>
          <w:p w14:paraId="5FEA462B" w14:textId="77777777" w:rsidR="00FD71C1" w:rsidRDefault="00FD71C1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1985" w:type="dxa"/>
          </w:tcPr>
          <w:p w14:paraId="3992B75D" w14:textId="27067D06" w:rsidR="00FD71C1" w:rsidRDefault="00975A6E" w:rsidP="00FD71C1">
            <w:pPr>
              <w:tabs>
                <w:tab w:val="left" w:pos="6969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preis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FD71C1" w14:paraId="40C265BA" w14:textId="77777777" w:rsidTr="00975A6E">
        <w:trPr>
          <w:trHeight w:val="545"/>
        </w:trPr>
        <w:tc>
          <w:tcPr>
            <w:tcW w:w="2122" w:type="dxa"/>
          </w:tcPr>
          <w:p w14:paraId="06D4C41F" w14:textId="77777777" w:rsidR="00FD71C1" w:rsidRDefault="00FD71C1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3118" w:type="dxa"/>
          </w:tcPr>
          <w:p w14:paraId="2B748DA3" w14:textId="77777777" w:rsidR="00FD71C1" w:rsidRDefault="00FD71C1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2693" w:type="dxa"/>
          </w:tcPr>
          <w:p w14:paraId="316A7EC8" w14:textId="77777777" w:rsidR="00FD71C1" w:rsidRDefault="00FD71C1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1985" w:type="dxa"/>
          </w:tcPr>
          <w:p w14:paraId="5D8E8CF4" w14:textId="3EF70D12" w:rsidR="00FD71C1" w:rsidRDefault="00975A6E" w:rsidP="00FD71C1">
            <w:pPr>
              <w:tabs>
                <w:tab w:val="left" w:pos="6969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preis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FD71C1" w14:paraId="7F1CC5ED" w14:textId="77777777" w:rsidTr="00975A6E">
        <w:trPr>
          <w:trHeight w:val="567"/>
        </w:trPr>
        <w:tc>
          <w:tcPr>
            <w:tcW w:w="2122" w:type="dxa"/>
          </w:tcPr>
          <w:p w14:paraId="19611246" w14:textId="77777777" w:rsidR="00FD71C1" w:rsidRDefault="00FD71C1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3118" w:type="dxa"/>
          </w:tcPr>
          <w:p w14:paraId="3C06D3EF" w14:textId="77777777" w:rsidR="00FD71C1" w:rsidRDefault="00FD71C1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2693" w:type="dxa"/>
          </w:tcPr>
          <w:p w14:paraId="6CFD3CC1" w14:textId="77777777" w:rsidR="00FD71C1" w:rsidRDefault="00FD71C1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1985" w:type="dxa"/>
          </w:tcPr>
          <w:p w14:paraId="4A10BC83" w14:textId="26BD46BB" w:rsidR="00FD71C1" w:rsidRDefault="00975A6E" w:rsidP="00FD71C1">
            <w:pPr>
              <w:tabs>
                <w:tab w:val="left" w:pos="6969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preis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FD71C1" w14:paraId="777EE29C" w14:textId="77777777" w:rsidTr="00975A6E">
        <w:trPr>
          <w:trHeight w:val="547"/>
        </w:trPr>
        <w:tc>
          <w:tcPr>
            <w:tcW w:w="2122" w:type="dxa"/>
          </w:tcPr>
          <w:p w14:paraId="24DB08B8" w14:textId="77777777" w:rsidR="00FD71C1" w:rsidRDefault="00FD71C1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3118" w:type="dxa"/>
          </w:tcPr>
          <w:p w14:paraId="01EA4EFE" w14:textId="77777777" w:rsidR="00FD71C1" w:rsidRDefault="00FD71C1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2693" w:type="dxa"/>
          </w:tcPr>
          <w:p w14:paraId="14E51914" w14:textId="77777777" w:rsidR="00FD71C1" w:rsidRDefault="00FD71C1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1985" w:type="dxa"/>
          </w:tcPr>
          <w:p w14:paraId="33FFCD97" w14:textId="464F2995" w:rsidR="00FD71C1" w:rsidRDefault="00975A6E" w:rsidP="00FD71C1">
            <w:pPr>
              <w:tabs>
                <w:tab w:val="left" w:pos="6969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preis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FD71C1" w14:paraId="21190E63" w14:textId="77777777" w:rsidTr="00975A6E">
        <w:trPr>
          <w:trHeight w:val="569"/>
        </w:trPr>
        <w:tc>
          <w:tcPr>
            <w:tcW w:w="2122" w:type="dxa"/>
          </w:tcPr>
          <w:p w14:paraId="0DDD03B6" w14:textId="77777777" w:rsidR="00FD71C1" w:rsidRDefault="00FD71C1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3118" w:type="dxa"/>
          </w:tcPr>
          <w:p w14:paraId="72E42844" w14:textId="77777777" w:rsidR="00FD71C1" w:rsidRDefault="00FD71C1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2693" w:type="dxa"/>
          </w:tcPr>
          <w:p w14:paraId="35E9C006" w14:textId="77777777" w:rsidR="00FD71C1" w:rsidRDefault="00FD71C1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1985" w:type="dxa"/>
          </w:tcPr>
          <w:p w14:paraId="637881D1" w14:textId="65FB1510" w:rsidR="00FD71C1" w:rsidRDefault="00975A6E" w:rsidP="00FD71C1">
            <w:pPr>
              <w:tabs>
                <w:tab w:val="left" w:pos="6969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preis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  <w:tr w:rsidR="00ED5028" w14:paraId="42957E82" w14:textId="77777777" w:rsidTr="00975A6E">
        <w:trPr>
          <w:trHeight w:val="549"/>
        </w:trPr>
        <w:tc>
          <w:tcPr>
            <w:tcW w:w="2122" w:type="dxa"/>
          </w:tcPr>
          <w:p w14:paraId="6A60A5E8" w14:textId="77777777" w:rsidR="00ED5028" w:rsidRDefault="00ED5028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3118" w:type="dxa"/>
          </w:tcPr>
          <w:p w14:paraId="18C9B257" w14:textId="77777777" w:rsidR="00ED5028" w:rsidRDefault="00ED5028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2693" w:type="dxa"/>
          </w:tcPr>
          <w:p w14:paraId="0CCB6D27" w14:textId="77777777" w:rsidR="00ED5028" w:rsidRDefault="00ED5028">
            <w:pPr>
              <w:tabs>
                <w:tab w:val="left" w:pos="6969"/>
              </w:tabs>
              <w:rPr>
                <w:rFonts w:cs="Arial"/>
                <w:sz w:val="20"/>
              </w:rPr>
            </w:pPr>
          </w:p>
        </w:tc>
        <w:tc>
          <w:tcPr>
            <w:tcW w:w="1985" w:type="dxa"/>
          </w:tcPr>
          <w:p w14:paraId="732737D3" w14:textId="123363D3" w:rsidR="00ED5028" w:rsidRDefault="00ED5028" w:rsidP="00FD71C1">
            <w:pPr>
              <w:tabs>
                <w:tab w:val="left" w:pos="6969"/>
              </w:tabs>
              <w:jc w:val="center"/>
              <w:rPr>
                <w:rFonts w:cs="Arial"/>
                <w:sz w:val="20"/>
              </w:rPr>
            </w:pPr>
            <w:r>
              <w:rPr>
                <w:sz w:val="18"/>
              </w:rPr>
              <w:fldChar w:fldCharType="begin">
                <w:ffData>
                  <w:name w:val="preis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</w:p>
        </w:tc>
      </w:tr>
    </w:tbl>
    <w:p w14:paraId="73620E7A" w14:textId="0474FFF5" w:rsidR="00ED5028" w:rsidRDefault="00326BE3" w:rsidP="00326BE3">
      <w:pPr>
        <w:tabs>
          <w:tab w:val="left" w:pos="6969"/>
        </w:tabs>
        <w:rPr>
          <w:rFonts w:cs="Arial"/>
          <w:sz w:val="20"/>
        </w:rPr>
      </w:pPr>
      <w:r>
        <w:rPr>
          <w:rFonts w:cs="Arial"/>
          <w:sz w:val="20"/>
        </w:rPr>
        <w:t xml:space="preserve">Im Falle der Eignungsleihe werde(n) ich/wir </w:t>
      </w:r>
      <w:r w:rsidRPr="00326BE3">
        <w:rPr>
          <w:rFonts w:cs="Arial"/>
          <w:sz w:val="20"/>
        </w:rPr>
        <w:t>Art und Umfang der Leistungen, für die ich/wir mich/uns der Kapazitäten anderer Unternehmen bedienen benennen und a</w:t>
      </w:r>
      <w:r>
        <w:rPr>
          <w:rFonts w:cs="Arial"/>
          <w:sz w:val="20"/>
        </w:rPr>
        <w:t xml:space="preserve">uf Verlangen der Vergabestelle eine Verpflichtungserklärung(en) analog Formblatt 236 </w:t>
      </w:r>
      <w:proofErr w:type="gramStart"/>
      <w:r>
        <w:rPr>
          <w:rFonts w:cs="Arial"/>
          <w:sz w:val="20"/>
        </w:rPr>
        <w:t>VHB Bund</w:t>
      </w:r>
      <w:proofErr w:type="gramEnd"/>
      <w:r>
        <w:rPr>
          <w:rFonts w:cs="Arial"/>
          <w:sz w:val="20"/>
        </w:rPr>
        <w:t xml:space="preserve"> dazu vorlegen, dass mir/uns die erforderlichen Mittel dieser Unternehmen zur Verfügung stehen, ungeachtet des rechtlichen Charakters der zwischen mir/uns und diesen Unternehmen bestehenden Verbindungen. </w:t>
      </w:r>
    </w:p>
    <w:sectPr w:rsidR="00ED50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418" w:right="992" w:bottom="1276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BC424" w14:textId="77777777" w:rsidR="00AE6AA8" w:rsidRDefault="00AE6AA8">
      <w:r>
        <w:separator/>
      </w:r>
    </w:p>
  </w:endnote>
  <w:endnote w:type="continuationSeparator" w:id="0">
    <w:p w14:paraId="4D406FFF" w14:textId="77777777" w:rsidR="00AE6AA8" w:rsidRDefault="00AE6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0244C" w14:textId="77777777" w:rsidR="0077360B" w:rsidRDefault="0077360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89E1A" w14:textId="47ADC010" w:rsidR="00F30411" w:rsidRDefault="0077360B">
    <w:pPr>
      <w:pStyle w:val="Fuzeile"/>
      <w:tabs>
        <w:tab w:val="clear" w:pos="9072"/>
        <w:tab w:val="left" w:pos="8080"/>
      </w:tabs>
    </w:pPr>
    <w:r>
      <w:rPr>
        <w:rFonts w:cs="Arial"/>
        <w:szCs w:val="12"/>
      </w:rPr>
      <w:t>Stand: 0</w:t>
    </w:r>
    <w:r w:rsidR="0081155F">
      <w:rPr>
        <w:rFonts w:cs="Arial"/>
        <w:szCs w:val="12"/>
      </w:rPr>
      <w:t>8</w:t>
    </w:r>
    <w:r>
      <w:rPr>
        <w:rFonts w:cs="Arial"/>
        <w:szCs w:val="12"/>
      </w:rPr>
      <w:t>.07.2024 - Grundlage VHB Bund 2017 Lesefassung 2023</w:t>
    </w:r>
    <w:r w:rsidR="00F30411">
      <w:tab/>
    </w:r>
    <w:r w:rsidR="00F30411">
      <w:rPr>
        <w:rFonts w:cs="Arial"/>
        <w:szCs w:val="19"/>
      </w:rPr>
      <w:t xml:space="preserve">Seite </w:t>
    </w:r>
    <w:r w:rsidR="00F30411">
      <w:rPr>
        <w:rFonts w:cs="Arial"/>
        <w:szCs w:val="19"/>
      </w:rPr>
      <w:fldChar w:fldCharType="begin"/>
    </w:r>
    <w:r w:rsidR="00F30411">
      <w:rPr>
        <w:rFonts w:cs="Arial"/>
        <w:szCs w:val="19"/>
      </w:rPr>
      <w:instrText xml:space="preserve"> PAGE </w:instrText>
    </w:r>
    <w:r w:rsidR="00F30411">
      <w:rPr>
        <w:rFonts w:cs="Arial"/>
        <w:szCs w:val="19"/>
      </w:rPr>
      <w:fldChar w:fldCharType="separate"/>
    </w:r>
    <w:r w:rsidR="007332B5">
      <w:rPr>
        <w:rFonts w:cs="Arial"/>
        <w:noProof/>
        <w:szCs w:val="19"/>
      </w:rPr>
      <w:t>1</w:t>
    </w:r>
    <w:r w:rsidR="00F30411">
      <w:rPr>
        <w:rFonts w:cs="Arial"/>
        <w:szCs w:val="19"/>
      </w:rPr>
      <w:fldChar w:fldCharType="end"/>
    </w:r>
    <w:r w:rsidR="00F30411">
      <w:rPr>
        <w:rFonts w:cs="Arial"/>
        <w:szCs w:val="19"/>
      </w:rPr>
      <w:t xml:space="preserve"> von </w:t>
    </w:r>
    <w:r w:rsidR="00F30411">
      <w:rPr>
        <w:rFonts w:cs="Arial"/>
        <w:szCs w:val="19"/>
      </w:rPr>
      <w:fldChar w:fldCharType="begin"/>
    </w:r>
    <w:r w:rsidR="00F30411">
      <w:rPr>
        <w:rFonts w:cs="Arial"/>
        <w:szCs w:val="19"/>
      </w:rPr>
      <w:instrText xml:space="preserve"> NUMPAGES </w:instrText>
    </w:r>
    <w:r w:rsidR="00F30411">
      <w:rPr>
        <w:rFonts w:cs="Arial"/>
        <w:szCs w:val="19"/>
      </w:rPr>
      <w:fldChar w:fldCharType="separate"/>
    </w:r>
    <w:r w:rsidR="007332B5">
      <w:rPr>
        <w:rFonts w:cs="Arial"/>
        <w:noProof/>
        <w:szCs w:val="19"/>
      </w:rPr>
      <w:t>1</w:t>
    </w:r>
    <w:r w:rsidR="00F30411">
      <w:rPr>
        <w:rFonts w:cs="Arial"/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F2324" w14:textId="77777777" w:rsidR="0077360B" w:rsidRDefault="0077360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3EE2D" w14:textId="77777777" w:rsidR="00AE6AA8" w:rsidRDefault="00AE6AA8">
      <w:r>
        <w:separator/>
      </w:r>
    </w:p>
  </w:footnote>
  <w:footnote w:type="continuationSeparator" w:id="0">
    <w:p w14:paraId="6E895406" w14:textId="77777777" w:rsidR="00AE6AA8" w:rsidRDefault="00AE6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BA81C" w14:textId="77777777" w:rsidR="0077360B" w:rsidRDefault="0077360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4BA6B" w14:textId="69451E4B" w:rsidR="00F30411" w:rsidRDefault="00F30411">
    <w:pPr>
      <w:pStyle w:val="Kopfzeile"/>
      <w:tabs>
        <w:tab w:val="clear" w:pos="4536"/>
        <w:tab w:val="clear" w:pos="9072"/>
        <w:tab w:val="left" w:pos="5529"/>
      </w:tabs>
      <w:ind w:right="-1"/>
      <w:jc w:val="right"/>
      <w:rPr>
        <w:b/>
        <w:bCs/>
      </w:rPr>
    </w:pPr>
    <w:r>
      <w:rPr>
        <w:b/>
        <w:bCs/>
      </w:rPr>
      <w:tab/>
    </w:r>
    <w:r w:rsidR="00B92915">
      <w:rPr>
        <w:b/>
        <w:bCs/>
      </w:rPr>
      <w:t>233/235</w:t>
    </w:r>
  </w:p>
  <w:p w14:paraId="3FF078C2" w14:textId="45EB8067" w:rsidR="00F30411" w:rsidRDefault="00F30411">
    <w:pPr>
      <w:pStyle w:val="Kopfzeile"/>
      <w:jc w:val="right"/>
      <w:rPr>
        <w:sz w:val="18"/>
      </w:rPr>
    </w:pPr>
    <w:r>
      <w:rPr>
        <w:sz w:val="18"/>
      </w:rPr>
      <w:t>(Verzeichnis der Nachunternehmerleistungen)</w:t>
    </w:r>
  </w:p>
  <w:p w14:paraId="075574CF" w14:textId="77777777" w:rsidR="00F30411" w:rsidRDefault="00F30411">
    <w:pPr>
      <w:pStyle w:val="Kopfzeile"/>
      <w:tabs>
        <w:tab w:val="clear" w:pos="4536"/>
        <w:tab w:val="clear" w:pos="9072"/>
      </w:tabs>
      <w:jc w:val="center"/>
      <w:rPr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A50D7" w14:textId="77777777" w:rsidR="0077360B" w:rsidRDefault="0077360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92E5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5A0443D"/>
    <w:multiLevelType w:val="singleLevel"/>
    <w:tmpl w:val="0407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23787D6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C02712D"/>
    <w:multiLevelType w:val="singleLevel"/>
    <w:tmpl w:val="45B6AB76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C2F3439"/>
    <w:multiLevelType w:val="multilevel"/>
    <w:tmpl w:val="9B5A3FA8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624"/>
      </w:p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624" w:hanging="62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0FD0F1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7CD6C8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7AF3BBC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1075DC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A0F3ACB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D4D25E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05F5C90"/>
    <w:multiLevelType w:val="singleLevel"/>
    <w:tmpl w:val="0407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C745A23"/>
    <w:multiLevelType w:val="hybridMultilevel"/>
    <w:tmpl w:val="57E45B86"/>
    <w:lvl w:ilvl="0" w:tplc="69DECF22">
      <w:start w:val="5"/>
      <w:numFmt w:val="bullet"/>
      <w:pStyle w:val="Bindestrich"/>
      <w:lvlText w:val="−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sz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6309B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E9A65B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EB61904"/>
    <w:multiLevelType w:val="hybridMultilevel"/>
    <w:tmpl w:val="C26C1E1A"/>
    <w:lvl w:ilvl="0" w:tplc="B19A179A">
      <w:start w:val="1"/>
      <w:numFmt w:val="lowerLetter"/>
      <w:pStyle w:val="Gliederung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800E36"/>
    <w:multiLevelType w:val="singleLevel"/>
    <w:tmpl w:val="0407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20A36E0"/>
    <w:multiLevelType w:val="multilevel"/>
    <w:tmpl w:val="48008BBE"/>
    <w:lvl w:ilvl="0">
      <w:start w:val="1"/>
      <w:numFmt w:val="decimal"/>
      <w:pStyle w:val="berschrift1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1"/>
      <w:numFmt w:val="decimal"/>
      <w:pStyle w:val="berschrift2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720"/>
        </w:tabs>
        <w:ind w:left="624" w:hanging="62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5B03C18"/>
    <w:multiLevelType w:val="singleLevel"/>
    <w:tmpl w:val="AE00E94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653484810">
    <w:abstractNumId w:val="0"/>
  </w:num>
  <w:num w:numId="2" w16cid:durableId="764612450">
    <w:abstractNumId w:val="4"/>
  </w:num>
  <w:num w:numId="3" w16cid:durableId="397634452">
    <w:abstractNumId w:val="17"/>
  </w:num>
  <w:num w:numId="4" w16cid:durableId="1990598322">
    <w:abstractNumId w:val="5"/>
  </w:num>
  <w:num w:numId="5" w16cid:durableId="1013342905">
    <w:abstractNumId w:val="2"/>
  </w:num>
  <w:num w:numId="6" w16cid:durableId="852233127">
    <w:abstractNumId w:val="10"/>
  </w:num>
  <w:num w:numId="7" w16cid:durableId="441733154">
    <w:abstractNumId w:val="13"/>
  </w:num>
  <w:num w:numId="8" w16cid:durableId="856700636">
    <w:abstractNumId w:val="16"/>
  </w:num>
  <w:num w:numId="9" w16cid:durableId="846557625">
    <w:abstractNumId w:val="11"/>
  </w:num>
  <w:num w:numId="10" w16cid:durableId="376399852">
    <w:abstractNumId w:val="8"/>
  </w:num>
  <w:num w:numId="11" w16cid:durableId="1890409337">
    <w:abstractNumId w:val="9"/>
  </w:num>
  <w:num w:numId="12" w16cid:durableId="49002909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2548265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39873527">
    <w:abstractNumId w:val="7"/>
  </w:num>
  <w:num w:numId="15" w16cid:durableId="1303583628">
    <w:abstractNumId w:val="18"/>
  </w:num>
  <w:num w:numId="16" w16cid:durableId="944772328">
    <w:abstractNumId w:val="6"/>
  </w:num>
  <w:num w:numId="17" w16cid:durableId="1833832960">
    <w:abstractNumId w:val="14"/>
  </w:num>
  <w:num w:numId="18" w16cid:durableId="265356803">
    <w:abstractNumId w:val="1"/>
  </w:num>
  <w:num w:numId="19" w16cid:durableId="786236130">
    <w:abstractNumId w:val="3"/>
  </w:num>
  <w:num w:numId="20" w16cid:durableId="1902716813">
    <w:abstractNumId w:val="15"/>
  </w:num>
  <w:num w:numId="21" w16cid:durableId="18586212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84D"/>
    <w:rsid w:val="000A6930"/>
    <w:rsid w:val="001351E1"/>
    <w:rsid w:val="001B3CC4"/>
    <w:rsid w:val="002053D1"/>
    <w:rsid w:val="00326BE3"/>
    <w:rsid w:val="00330756"/>
    <w:rsid w:val="00482612"/>
    <w:rsid w:val="00536F04"/>
    <w:rsid w:val="005D0686"/>
    <w:rsid w:val="005E7A6F"/>
    <w:rsid w:val="005F5F8B"/>
    <w:rsid w:val="00660596"/>
    <w:rsid w:val="007332B5"/>
    <w:rsid w:val="0077360B"/>
    <w:rsid w:val="007C21C1"/>
    <w:rsid w:val="0081155F"/>
    <w:rsid w:val="008F0DE1"/>
    <w:rsid w:val="00921F1E"/>
    <w:rsid w:val="00975A6E"/>
    <w:rsid w:val="0098637C"/>
    <w:rsid w:val="00992F70"/>
    <w:rsid w:val="009E4F02"/>
    <w:rsid w:val="00AC5B0D"/>
    <w:rsid w:val="00AE6AA8"/>
    <w:rsid w:val="00B159F4"/>
    <w:rsid w:val="00B60DDC"/>
    <w:rsid w:val="00B92915"/>
    <w:rsid w:val="00C1658F"/>
    <w:rsid w:val="00C279A1"/>
    <w:rsid w:val="00C362F2"/>
    <w:rsid w:val="00CE784D"/>
    <w:rsid w:val="00E02F79"/>
    <w:rsid w:val="00ED5028"/>
    <w:rsid w:val="00F05E3C"/>
    <w:rsid w:val="00F30411"/>
    <w:rsid w:val="00FA78A8"/>
    <w:rsid w:val="00FD71C1"/>
    <w:rsid w:val="00FE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9AC468"/>
  <w15:chartTrackingRefBased/>
  <w15:docId w15:val="{329B971E-7BB6-41A4-B985-97A512D14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qFormat/>
    <w:pPr>
      <w:numPr>
        <w:numId w:val="3"/>
      </w:numPr>
      <w:tabs>
        <w:tab w:val="clear" w:pos="624"/>
      </w:tabs>
      <w:spacing w:before="120" w:after="120"/>
      <w:ind w:left="454" w:hanging="454"/>
      <w:outlineLvl w:val="0"/>
    </w:pPr>
    <w:rPr>
      <w:b/>
    </w:rPr>
  </w:style>
  <w:style w:type="paragraph" w:styleId="berschrift2">
    <w:name w:val="heading 2"/>
    <w:basedOn w:val="berschrift1"/>
    <w:qFormat/>
    <w:pPr>
      <w:numPr>
        <w:ilvl w:val="1"/>
      </w:numPr>
      <w:spacing w:before="0"/>
      <w:outlineLvl w:val="1"/>
    </w:pPr>
  </w:style>
  <w:style w:type="paragraph" w:styleId="berschrift3">
    <w:name w:val="heading 3"/>
    <w:basedOn w:val="berschrift1"/>
    <w:qFormat/>
    <w:pPr>
      <w:keepNext/>
      <w:numPr>
        <w:ilvl w:val="2"/>
      </w:numPr>
      <w:spacing w:before="0"/>
      <w:outlineLvl w:val="2"/>
    </w:p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3"/>
      </w:numPr>
      <w:outlineLvl w:val="3"/>
    </w:pPr>
  </w:style>
  <w:style w:type="paragraph" w:styleId="berschrift5">
    <w:name w:val="heading 5"/>
    <w:basedOn w:val="Standard"/>
    <w:next w:val="Standard"/>
    <w:qFormat/>
    <w:pPr>
      <w:numPr>
        <w:ilvl w:val="4"/>
        <w:numId w:val="3"/>
      </w:numPr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3"/>
      </w:numPr>
      <w:outlineLvl w:val="5"/>
    </w:pPr>
  </w:style>
  <w:style w:type="paragraph" w:styleId="berschrift7">
    <w:name w:val="heading 7"/>
    <w:basedOn w:val="Standard"/>
    <w:next w:val="Standard"/>
    <w:qFormat/>
    <w:pPr>
      <w:numPr>
        <w:ilvl w:val="6"/>
        <w:numId w:val="3"/>
      </w:numPr>
      <w:outlineLvl w:val="6"/>
    </w:pPr>
  </w:style>
  <w:style w:type="paragraph" w:styleId="berschrift8">
    <w:name w:val="heading 8"/>
    <w:basedOn w:val="Standard"/>
    <w:next w:val="Standard"/>
    <w:qFormat/>
    <w:pPr>
      <w:numPr>
        <w:ilvl w:val="7"/>
        <w:numId w:val="3"/>
      </w:numPr>
      <w:outlineLvl w:val="7"/>
    </w:pPr>
  </w:style>
  <w:style w:type="paragraph" w:styleId="berschrift9">
    <w:name w:val="heading 9"/>
    <w:basedOn w:val="Standard"/>
    <w:next w:val="Standard"/>
    <w:qFormat/>
    <w:pPr>
      <w:numPr>
        <w:ilvl w:val="8"/>
        <w:numId w:val="3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6"/>
    </w:rPr>
  </w:style>
  <w:style w:type="paragraph" w:customStyle="1" w:styleId="Gliederung">
    <w:name w:val="Gliederung"/>
    <w:basedOn w:val="Standard"/>
    <w:pPr>
      <w:numPr>
        <w:numId w:val="20"/>
      </w:numPr>
    </w:pPr>
  </w:style>
  <w:style w:type="paragraph" w:customStyle="1" w:styleId="Bullet">
    <w:name w:val="Bullet"/>
    <w:basedOn w:val="Bindestrich"/>
    <w:pPr>
      <w:numPr>
        <w:numId w:val="19"/>
      </w:numPr>
    </w:pPr>
  </w:style>
  <w:style w:type="paragraph" w:customStyle="1" w:styleId="Bindestrich">
    <w:name w:val="Bindestrich"/>
    <w:basedOn w:val="Standard"/>
    <w:pPr>
      <w:numPr>
        <w:numId w:val="21"/>
      </w:numPr>
    </w:pPr>
  </w:style>
  <w:style w:type="paragraph" w:customStyle="1" w:styleId="Einrck">
    <w:name w:val="Einrück"/>
    <w:basedOn w:val="Standard"/>
    <w:pPr>
      <w:ind w:left="510"/>
    </w:pPr>
    <w:rPr>
      <w:sz w:val="18"/>
    </w:rPr>
  </w:style>
  <w:style w:type="character" w:styleId="Seitenzahl">
    <w:name w:val="page number"/>
    <w:basedOn w:val="Absatz-Standardschriftart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autoSpaceDE w:val="0"/>
      <w:autoSpaceDN w:val="0"/>
      <w:adjustRightInd w:val="0"/>
      <w:jc w:val="both"/>
    </w:pPr>
    <w:rPr>
      <w:rFonts w:cs="Arial"/>
      <w:sz w:val="19"/>
      <w:szCs w:val="19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Textkrper2">
    <w:name w:val="Body Text 2"/>
    <w:basedOn w:val="Standard"/>
    <w:pPr>
      <w:tabs>
        <w:tab w:val="left" w:pos="6969"/>
      </w:tabs>
    </w:pPr>
    <w:rPr>
      <w:rFonts w:cs="Arial"/>
      <w:sz w:val="18"/>
    </w:rPr>
  </w:style>
  <w:style w:type="paragraph" w:styleId="Textkrper3">
    <w:name w:val="Body Text 3"/>
    <w:basedOn w:val="Standard"/>
    <w:rPr>
      <w:b/>
      <w:bCs/>
    </w:rPr>
  </w:style>
  <w:style w:type="paragraph" w:styleId="Sprechblasentext">
    <w:name w:val="Balloon Text"/>
    <w:basedOn w:val="Standard"/>
    <w:semiHidden/>
    <w:rsid w:val="00CE784D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ED50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MSOffice\Vorlagen\Standar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Standard.dot</Template>
  <TotalTime>0</TotalTime>
  <Pages>1</Pages>
  <Words>193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Steuerabzugsverfahren und Vergaberecht</vt:lpstr>
    </vt:vector>
  </TitlesOfParts>
  <Manager>69/BV</Manager>
  <Company>Stadt Dortmund-Stadtbahnbauamt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Steuerabzugsverfahren und Vergaberecht</dc:title>
  <dc:subject>Beschaffungsordnung / Einheitliche Formblätter</dc:subject>
  <dc:creator>Dipl.-Ing. Sieberg (Basis VHB Bund 2002)</dc:creator>
  <cp:keywords>BVB,Vergabe,Formblatt,317,EFB,VOB,VHB Bund 2002</cp:keywords>
  <dc:description>Nachunternehmerverzeichnis_x000d_
EFB NU 317</dc:description>
  <cp:lastModifiedBy>Heike Reeck</cp:lastModifiedBy>
  <cp:revision>9</cp:revision>
  <cp:lastPrinted>2018-08-01T09:11:00Z</cp:lastPrinted>
  <dcterms:created xsi:type="dcterms:W3CDTF">2024-03-28T10:20:00Z</dcterms:created>
  <dcterms:modified xsi:type="dcterms:W3CDTF">2026-06-17T06:36:00Z</dcterms:modified>
  <cp:category>Vergabe</cp:category>
</cp:coreProperties>
</file>